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BA9" w:rsidRDefault="00461BA9" w:rsidP="00461B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The Day the Crayons Came H</w:t>
      </w:r>
      <w:r w:rsidRPr="00461BA9">
        <w:rPr>
          <w:b/>
          <w:sz w:val="32"/>
          <w:szCs w:val="32"/>
          <w:u w:val="single"/>
        </w:rPr>
        <w:t>ome</w:t>
      </w:r>
    </w:p>
    <w:p w:rsidR="00461BA9" w:rsidRPr="00461BA9" w:rsidRDefault="00461BA9" w:rsidP="00461BA9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Where will you find ‘Glow in the Dark’ crayon?</w:t>
      </w:r>
    </w:p>
    <w:p w:rsidR="00461BA9" w:rsidRPr="00461BA9" w:rsidRDefault="00461BA9" w:rsidP="00461BA9">
      <w:pPr>
        <w:pStyle w:val="ListParagraph"/>
        <w:numPr>
          <w:ilvl w:val="1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How did it get there?</w:t>
      </w:r>
    </w:p>
    <w:p w:rsidR="00461BA9" w:rsidRPr="00461BA9" w:rsidRDefault="00461BA9" w:rsidP="00461BA9">
      <w:pPr>
        <w:pStyle w:val="ListParagraph"/>
        <w:ind w:left="1440"/>
        <w:rPr>
          <w:rFonts w:ascii="Comic Sans MS" w:hAnsi="Comic Sans MS"/>
          <w:sz w:val="32"/>
          <w:szCs w:val="32"/>
        </w:rPr>
      </w:pPr>
    </w:p>
    <w:p w:rsidR="00461BA9" w:rsidRPr="00461BA9" w:rsidRDefault="00461BA9" w:rsidP="00461BA9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Why is Gold Crayon unable to colour anymore?</w:t>
      </w:r>
    </w:p>
    <w:p w:rsidR="00461BA9" w:rsidRPr="00461BA9" w:rsidRDefault="00461BA9" w:rsidP="00461BA9">
      <w:pPr>
        <w:pStyle w:val="ListParagraph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461BA9" w:rsidRPr="00461BA9" w:rsidRDefault="00461BA9" w:rsidP="00461BA9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Who got stuck to a sock?</w:t>
      </w:r>
    </w:p>
    <w:p w:rsidR="00461BA9" w:rsidRPr="00461BA9" w:rsidRDefault="00461BA9" w:rsidP="00461BA9">
      <w:pPr>
        <w:pStyle w:val="ListParagraph"/>
        <w:numPr>
          <w:ilvl w:val="1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How did it happen?</w:t>
      </w:r>
    </w:p>
    <w:p w:rsidR="00461BA9" w:rsidRPr="00461BA9" w:rsidRDefault="00461BA9" w:rsidP="00461BA9">
      <w:pPr>
        <w:pStyle w:val="ListParagraph"/>
        <w:rPr>
          <w:rFonts w:ascii="Comic Sans MS" w:hAnsi="Comic Sans MS"/>
          <w:sz w:val="32"/>
          <w:szCs w:val="32"/>
        </w:rPr>
      </w:pPr>
    </w:p>
    <w:p w:rsidR="00461BA9" w:rsidRPr="00461BA9" w:rsidRDefault="00461BA9" w:rsidP="00461BA9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What happened to Yellow and Orange crayon?</w:t>
      </w:r>
    </w:p>
    <w:p w:rsidR="00461BA9" w:rsidRPr="00461BA9" w:rsidRDefault="00461BA9" w:rsidP="00461BA9">
      <w:pPr>
        <w:pStyle w:val="ListParagraph"/>
        <w:rPr>
          <w:rFonts w:ascii="Comic Sans MS" w:hAnsi="Comic Sans MS"/>
          <w:sz w:val="32"/>
          <w:szCs w:val="32"/>
        </w:rPr>
      </w:pPr>
    </w:p>
    <w:p w:rsidR="00461BA9" w:rsidRPr="00461BA9" w:rsidRDefault="00461BA9" w:rsidP="00461BA9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What did Duncan build for the crayons?</w:t>
      </w:r>
    </w:p>
    <w:p w:rsidR="00461BA9" w:rsidRPr="00461BA9" w:rsidRDefault="00461BA9" w:rsidP="00461BA9">
      <w:pPr>
        <w:pStyle w:val="ListParagraph"/>
        <w:numPr>
          <w:ilvl w:val="1"/>
          <w:numId w:val="1"/>
        </w:numPr>
        <w:rPr>
          <w:rFonts w:ascii="Comic Sans MS" w:hAnsi="Comic Sans MS"/>
          <w:sz w:val="32"/>
          <w:szCs w:val="32"/>
        </w:rPr>
      </w:pPr>
      <w:r w:rsidRPr="00461BA9">
        <w:rPr>
          <w:rFonts w:ascii="Comic Sans MS" w:hAnsi="Comic Sans MS"/>
          <w:sz w:val="32"/>
          <w:szCs w:val="32"/>
        </w:rPr>
        <w:t>Why do you think he built it?</w:t>
      </w:r>
    </w:p>
    <w:p w:rsidR="00765F3D" w:rsidRPr="00461BA9" w:rsidRDefault="00765F3D" w:rsidP="00461BA9">
      <w:pPr>
        <w:rPr>
          <w:sz w:val="32"/>
          <w:szCs w:val="32"/>
        </w:rPr>
      </w:pPr>
    </w:p>
    <w:sectPr w:rsidR="00765F3D" w:rsidRPr="00461B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76F76"/>
    <w:multiLevelType w:val="hybridMultilevel"/>
    <w:tmpl w:val="B7E07A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A9"/>
    <w:rsid w:val="00461BA9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4013"/>
  <w15:chartTrackingRefBased/>
  <w15:docId w15:val="{E53D11D0-1736-4E9D-9F32-F006AC7B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BA9"/>
    <w:pPr>
      <w:spacing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2021-02-02T20:14:00Z</dcterms:created>
  <dcterms:modified xsi:type="dcterms:W3CDTF">2021-02-02T20:21:00Z</dcterms:modified>
</cp:coreProperties>
</file>